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and Surbiton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and Surbiton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and Surbiton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and Surbiton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and Surbiton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and Surbiton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65.1% </w:t>
      </w:r>
      <w:r w:rsidRPr="004747BF">
        <w:rPr>
          <w:rFonts w:ascii="Libre Franklin Light" w:eastAsia="Times New Roman" w:hAnsi="Libre Franklin Light" w:cs="Calibri Light"/>
        </w:rPr>
        <w:t xml:space="preserve">of those respondents classified as PGSI 8+ in Kingston and Surbiton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and Surbiton is estimated to be </w:t>
      </w:r>
      <w:r w:rsidRPr="00773DF7">
        <w:rPr>
          <w:rFonts w:ascii="Libre Franklin Light" w:eastAsia="Times New Roman" w:hAnsi="Libre Franklin Light" w:cs="Calibri Light"/>
          <w:b/>
          <w:bCs/>
          <w:color w:val="C45911" w:themeColor="accent2" w:themeShade="BF"/>
        </w:rPr>
        <w:t xml:space="preserve">£3,178,476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and Surbiton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and Surbiton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and Surbiton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and Surbiton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and Surbi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and Surbiton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and Surbi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and Surbiton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and Surbiton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and Surbi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and Surbiton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and Surbiton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and Surbiton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and Surbiton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and Surbiton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and Surbiton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£3,178,476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and Surbiton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£51,772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£1,070,677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£76,700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£39,548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£1,918,207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£3,178,476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and Surbiton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and Surbiton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and Surbiton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and Surbiton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and Surbiton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and Surbiton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and Surbiton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and Surbiton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and Surbiton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and Surbiton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and Surbiton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and Surbiton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338583A-FD77-4507-9ACA-048EA108FB3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